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60" w:rsidRPr="00A73080" w:rsidRDefault="009D4760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 участок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  <w:shd w:val="clear" w:color="auto" w:fill="FFFFFF"/>
        </w:rPr>
        <w:t>13:08:0102004:869;</w:t>
      </w:r>
      <w:r w:rsidRPr="00A73080">
        <w:t xml:space="preserve"> </w:t>
      </w:r>
      <w:r>
        <w:rPr>
          <w:b/>
          <w:sz w:val="24"/>
          <w:szCs w:val="24"/>
          <w:shd w:val="clear" w:color="auto" w:fill="FFFFFF"/>
        </w:rPr>
        <w:t>13:08:0102004:870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9D4760" w:rsidRPr="00BA2BC7" w:rsidTr="006146B2">
        <w:trPr>
          <w:trHeight w:val="333"/>
        </w:trPr>
        <w:tc>
          <w:tcPr>
            <w:tcW w:w="9923" w:type="dxa"/>
            <w:gridSpan w:val="2"/>
          </w:tcPr>
          <w:p w:rsidR="009D4760" w:rsidRPr="00BA2BC7" w:rsidRDefault="009D4760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9D4760" w:rsidRPr="00BA2BC7" w:rsidTr="006146B2"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9D4760" w:rsidRPr="00BA2BC7" w:rsidRDefault="009D4760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9D4760" w:rsidRPr="00BA2BC7" w:rsidTr="006146B2"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9D4760" w:rsidRPr="00BA2BC7" w:rsidRDefault="009D4760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9D4760" w:rsidRPr="00BA2BC7" w:rsidRDefault="009D4760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9D4760" w:rsidRPr="00BA2BC7" w:rsidTr="006146B2"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9D4760" w:rsidRPr="00BA2BC7" w:rsidRDefault="009D476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9D4760" w:rsidRPr="00BA2BC7" w:rsidTr="006146B2"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9D4760" w:rsidRPr="00BA2BC7" w:rsidRDefault="009D476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9D4760" w:rsidRPr="00BA2BC7" w:rsidTr="006146B2"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9D4760" w:rsidRPr="00BA2BC7" w:rsidRDefault="009D4760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9D4760" w:rsidRPr="00BA2BC7" w:rsidTr="006146B2"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9D4760" w:rsidRPr="00FA4697" w:rsidRDefault="009D4760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9D4760" w:rsidRPr="00BA2BC7" w:rsidTr="006146B2">
        <w:trPr>
          <w:trHeight w:val="189"/>
        </w:trPr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9D4760" w:rsidRPr="00BA2BC7" w:rsidRDefault="009D476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9D4760" w:rsidRPr="00BA2BC7" w:rsidTr="006146B2">
        <w:tc>
          <w:tcPr>
            <w:tcW w:w="3310" w:type="dxa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9D4760" w:rsidRPr="00BA2BC7" w:rsidRDefault="009D476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9D4760" w:rsidRPr="00BA2BC7" w:rsidTr="006146B2">
        <w:tc>
          <w:tcPr>
            <w:tcW w:w="9923" w:type="dxa"/>
            <w:gridSpan w:val="2"/>
          </w:tcPr>
          <w:p w:rsidR="009D4760" w:rsidRPr="00BA2BC7" w:rsidRDefault="009D4760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9D4760" w:rsidRPr="00BA2BC7" w:rsidTr="006146B2">
        <w:trPr>
          <w:trHeight w:val="257"/>
        </w:trPr>
        <w:tc>
          <w:tcPr>
            <w:tcW w:w="9923" w:type="dxa"/>
            <w:gridSpan w:val="2"/>
          </w:tcPr>
          <w:p w:rsidR="009D4760" w:rsidRDefault="009D4760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1646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</w:t>
            </w:r>
            <w:r>
              <w:rPr>
                <w:sz w:val="24"/>
                <w:szCs w:val="24"/>
                <w:shd w:val="clear" w:color="auto" w:fill="FFFFFF"/>
              </w:rPr>
              <w:t xml:space="preserve"> Республика Мордовия, Зубово-</w:t>
            </w:r>
            <w:r w:rsidRPr="005E4551">
              <w:rPr>
                <w:sz w:val="24"/>
                <w:szCs w:val="24"/>
                <w:shd w:val="clear" w:color="auto" w:fill="FFFFFF"/>
              </w:rPr>
              <w:t>Полянский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Зубово-Полянское городское поселение,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sz w:val="24"/>
                <w:szCs w:val="24"/>
                <w:shd w:val="clear" w:color="auto" w:fill="FFFFFF"/>
              </w:rPr>
              <w:t xml:space="preserve">.п.Зубова Поляна, </w:t>
            </w:r>
            <w:r w:rsidRPr="005E4551">
              <w:rPr>
                <w:sz w:val="24"/>
                <w:szCs w:val="24"/>
                <w:shd w:val="clear" w:color="auto" w:fill="FFFFFF"/>
              </w:rPr>
              <w:t>ул.</w:t>
            </w:r>
            <w:r>
              <w:rPr>
                <w:sz w:val="24"/>
                <w:szCs w:val="24"/>
                <w:shd w:val="clear" w:color="auto" w:fill="FFFFFF"/>
              </w:rPr>
              <w:t xml:space="preserve"> Парцинская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13:08:0102004:869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огородничества.</w:t>
            </w:r>
          </w:p>
          <w:p w:rsidR="009D4760" w:rsidRDefault="009D4760" w:rsidP="0019127C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1974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</w:t>
            </w:r>
            <w:r>
              <w:rPr>
                <w:sz w:val="24"/>
                <w:szCs w:val="24"/>
                <w:shd w:val="clear" w:color="auto" w:fill="FFFFFF"/>
              </w:rPr>
              <w:t>у: Республика Мордовия, Зубово-</w:t>
            </w:r>
            <w:r w:rsidRPr="005E4551">
              <w:rPr>
                <w:sz w:val="24"/>
                <w:szCs w:val="24"/>
                <w:shd w:val="clear" w:color="auto" w:fill="FFFFFF"/>
              </w:rPr>
              <w:t>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муниципальный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Зубово-Полянское городское поселение,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5E4551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Парцинская, </w:t>
            </w:r>
            <w:r w:rsidRPr="005E4551">
              <w:rPr>
                <w:sz w:val="24"/>
                <w:szCs w:val="24"/>
                <w:shd w:val="clear" w:color="auto" w:fill="FFFFFF"/>
              </w:rPr>
              <w:t>с 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13:08:0102004:870, с </w:t>
            </w:r>
            <w:r w:rsidRPr="005E4551">
              <w:rPr>
                <w:sz w:val="24"/>
                <w:szCs w:val="24"/>
                <w:shd w:val="clear" w:color="auto" w:fill="FFFFFF"/>
              </w:rPr>
              <w:t>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9D4760" w:rsidRPr="005005E2" w:rsidRDefault="009D4760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9D4760" w:rsidRPr="00BA2BC7" w:rsidTr="006146B2">
        <w:trPr>
          <w:trHeight w:val="257"/>
        </w:trPr>
        <w:tc>
          <w:tcPr>
            <w:tcW w:w="9923" w:type="dxa"/>
            <w:gridSpan w:val="2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9D4760" w:rsidRPr="00BA2BC7" w:rsidRDefault="009D4760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9D4760" w:rsidRDefault="009D476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31553,82 (Тридцать одна тысяча пятьсот пятьдесят три) рубля 82 коп.</w:t>
            </w:r>
          </w:p>
          <w:p w:rsidR="009D4760" w:rsidRPr="00BA2BC7" w:rsidRDefault="009D476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37841,58(Тридцать семь тысяч восемьсот сорок один) рубль 58 коп.</w:t>
            </w:r>
          </w:p>
        </w:tc>
      </w:tr>
      <w:tr w:rsidR="009D4760" w:rsidRPr="00BA2BC7" w:rsidTr="006146B2">
        <w:trPr>
          <w:trHeight w:val="257"/>
        </w:trPr>
        <w:tc>
          <w:tcPr>
            <w:tcW w:w="9923" w:type="dxa"/>
            <w:gridSpan w:val="2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9D4760" w:rsidRPr="00BA2BC7" w:rsidRDefault="009D4760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30.12.2019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30.01.2020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9D4760" w:rsidRPr="00BA2BC7" w:rsidTr="006146B2">
        <w:trPr>
          <w:trHeight w:val="257"/>
        </w:trPr>
        <w:tc>
          <w:tcPr>
            <w:tcW w:w="9923" w:type="dxa"/>
            <w:gridSpan w:val="2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30.12.2019г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9D4760" w:rsidRPr="00BA2BC7" w:rsidRDefault="009D4760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30.01.2020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9D4760" w:rsidRPr="00BA2BC7" w:rsidTr="006146B2">
        <w:trPr>
          <w:trHeight w:val="257"/>
        </w:trPr>
        <w:tc>
          <w:tcPr>
            <w:tcW w:w="9923" w:type="dxa"/>
            <w:gridSpan w:val="2"/>
          </w:tcPr>
          <w:p w:rsidR="009D4760" w:rsidRPr="00BA2BC7" w:rsidRDefault="009D476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>
              <w:rPr>
                <w:sz w:val="24"/>
                <w:szCs w:val="24"/>
              </w:rPr>
              <w:t>- 31.01.2020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9D4760" w:rsidRPr="00BA2BC7" w:rsidRDefault="009D4760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05.02.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9D4760" w:rsidRPr="00BA2BC7" w:rsidTr="006146B2">
        <w:trPr>
          <w:trHeight w:val="257"/>
        </w:trPr>
        <w:tc>
          <w:tcPr>
            <w:tcW w:w="9923" w:type="dxa"/>
            <w:gridSpan w:val="2"/>
          </w:tcPr>
          <w:p w:rsidR="009D4760" w:rsidRPr="00BA2BC7" w:rsidRDefault="009D4760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</w:t>
            </w:r>
            <w:r>
              <w:rPr>
                <w:sz w:val="24"/>
                <w:szCs w:val="24"/>
              </w:rPr>
              <w:t>130801001, р/счет №40302810822023007050</w:t>
            </w:r>
            <w:r w:rsidRPr="00BA2BC7">
              <w:rPr>
                <w:sz w:val="24"/>
                <w:szCs w:val="24"/>
              </w:rPr>
              <w:t xml:space="preserve">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9D4760" w:rsidRPr="00BA2BC7" w:rsidRDefault="009D4760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9D4760" w:rsidRPr="00BA2BC7" w:rsidRDefault="009D476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9D4760" w:rsidRPr="00997281" w:rsidRDefault="009D4760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9D4760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779D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27C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24D9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D7F54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7614A"/>
    <w:rsid w:val="004844F6"/>
    <w:rsid w:val="00490CD9"/>
    <w:rsid w:val="004B7DD9"/>
    <w:rsid w:val="004C1DE8"/>
    <w:rsid w:val="004E1CC3"/>
    <w:rsid w:val="004F4A35"/>
    <w:rsid w:val="004F7791"/>
    <w:rsid w:val="005005E2"/>
    <w:rsid w:val="005066FE"/>
    <w:rsid w:val="00507342"/>
    <w:rsid w:val="005167F1"/>
    <w:rsid w:val="00516F4B"/>
    <w:rsid w:val="00530104"/>
    <w:rsid w:val="00544D2E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83FAF"/>
    <w:rsid w:val="007C77C6"/>
    <w:rsid w:val="007E31CA"/>
    <w:rsid w:val="007E3C14"/>
    <w:rsid w:val="00817D09"/>
    <w:rsid w:val="00820CAA"/>
    <w:rsid w:val="00825FE8"/>
    <w:rsid w:val="008260A2"/>
    <w:rsid w:val="00840ADF"/>
    <w:rsid w:val="00846AA0"/>
    <w:rsid w:val="00862243"/>
    <w:rsid w:val="0087163A"/>
    <w:rsid w:val="0088033B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5658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4760"/>
    <w:rsid w:val="009D61E5"/>
    <w:rsid w:val="009F299D"/>
    <w:rsid w:val="009F5DD8"/>
    <w:rsid w:val="00A146AF"/>
    <w:rsid w:val="00A26D39"/>
    <w:rsid w:val="00A27ECF"/>
    <w:rsid w:val="00A33DAB"/>
    <w:rsid w:val="00A409CA"/>
    <w:rsid w:val="00A43356"/>
    <w:rsid w:val="00A450F5"/>
    <w:rsid w:val="00A53522"/>
    <w:rsid w:val="00A61357"/>
    <w:rsid w:val="00A63F9C"/>
    <w:rsid w:val="00A73080"/>
    <w:rsid w:val="00A74EC8"/>
    <w:rsid w:val="00A76E6E"/>
    <w:rsid w:val="00A7757B"/>
    <w:rsid w:val="00A77CB1"/>
    <w:rsid w:val="00A81BC8"/>
    <w:rsid w:val="00AA716B"/>
    <w:rsid w:val="00AB7609"/>
    <w:rsid w:val="00AC2CEC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0A2B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700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2400"/>
    <w:rsid w:val="00FA4697"/>
    <w:rsid w:val="00FB6534"/>
    <w:rsid w:val="00FC132E"/>
    <w:rsid w:val="00FC3CC0"/>
    <w:rsid w:val="00FC6207"/>
    <w:rsid w:val="00FC7E14"/>
    <w:rsid w:val="00FD2600"/>
    <w:rsid w:val="00FE7762"/>
    <w:rsid w:val="00FF3A91"/>
    <w:rsid w:val="00FF6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2</Pages>
  <Words>804</Words>
  <Characters>4583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7</cp:revision>
  <cp:lastPrinted>2018-03-28T12:01:00Z</cp:lastPrinted>
  <dcterms:created xsi:type="dcterms:W3CDTF">2018-02-09T12:19:00Z</dcterms:created>
  <dcterms:modified xsi:type="dcterms:W3CDTF">2019-12-23T06:22:00Z</dcterms:modified>
</cp:coreProperties>
</file>